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Alineación: izquierda, alineado con el texto principal</w:t>
      </w:r>
    </w:p>
    <w:p w14:paraId="64F4E462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al borde izquierdo del papel: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21EA617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 cm</w:t>
      </w:r>
    </w:p>
    <w:p w14:paraId="37AAC2B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1,75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7C3546">
      <w:headerReference w:type="default" r:id="rId8"/>
      <w:footerReference w:type="default" r:id="rId9"/>
      <w:pgSz w:w="11900" w:h="16840"/>
      <w:pgMar w:top="2835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3F14" w14:textId="77777777" w:rsidR="00DA491B" w:rsidRDefault="00DA491B" w:rsidP="000B443F">
      <w:r>
        <w:separator/>
      </w:r>
    </w:p>
  </w:endnote>
  <w:endnote w:type="continuationSeparator" w:id="0">
    <w:p w14:paraId="607238FF" w14:textId="77777777" w:rsidR="00DA491B" w:rsidRDefault="00DA491B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9F5F" w14:textId="77777777" w:rsidR="00DA491B" w:rsidRDefault="00DA491B" w:rsidP="000B443F">
      <w:r>
        <w:separator/>
      </w:r>
    </w:p>
  </w:footnote>
  <w:footnote w:type="continuationSeparator" w:id="0">
    <w:p w14:paraId="6A8181BD" w14:textId="77777777" w:rsidR="00DA491B" w:rsidRDefault="00DA491B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8FD5" w14:textId="7555DF25" w:rsidR="000B443F" w:rsidRDefault="00D07E56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BEDFD2C" wp14:editId="28C3FC6F">
          <wp:simplePos x="0" y="0"/>
          <wp:positionH relativeFrom="margin">
            <wp:posOffset>-44450</wp:posOffset>
          </wp:positionH>
          <wp:positionV relativeFrom="page">
            <wp:posOffset>601345</wp:posOffset>
          </wp:positionV>
          <wp:extent cx="2221200" cy="720000"/>
          <wp:effectExtent l="0" t="0" r="8255" b="4445"/>
          <wp:wrapNone/>
          <wp:docPr id="1122012540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107485" name="Gráfico 180110748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12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B0BEF"/>
    <w:rsid w:val="000B443F"/>
    <w:rsid w:val="000F1A3F"/>
    <w:rsid w:val="001171A6"/>
    <w:rsid w:val="0014460C"/>
    <w:rsid w:val="00157C76"/>
    <w:rsid w:val="0030515B"/>
    <w:rsid w:val="003164B1"/>
    <w:rsid w:val="003614DB"/>
    <w:rsid w:val="003B1E2B"/>
    <w:rsid w:val="00404EE4"/>
    <w:rsid w:val="00422E87"/>
    <w:rsid w:val="00481C60"/>
    <w:rsid w:val="004C6CEB"/>
    <w:rsid w:val="00557E36"/>
    <w:rsid w:val="005625C5"/>
    <w:rsid w:val="00573C2A"/>
    <w:rsid w:val="005C7CBD"/>
    <w:rsid w:val="00644858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9464EA"/>
    <w:rsid w:val="00995487"/>
    <w:rsid w:val="00A4386C"/>
    <w:rsid w:val="00AA52C8"/>
    <w:rsid w:val="00BB538E"/>
    <w:rsid w:val="00BE70CD"/>
    <w:rsid w:val="00C36788"/>
    <w:rsid w:val="00C65E90"/>
    <w:rsid w:val="00CD451D"/>
    <w:rsid w:val="00D07E56"/>
    <w:rsid w:val="00DA491B"/>
    <w:rsid w:val="00E730DC"/>
    <w:rsid w:val="00E7523E"/>
    <w:rsid w:val="00E960B4"/>
    <w:rsid w:val="00F1022D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B443F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6</TotalTime>
  <Pages>2</Pages>
  <Words>517</Words>
  <Characters>2982</Characters>
  <Application>Microsoft Office Word</Application>
  <DocSecurity>0</DocSecurity>
  <Lines>43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2</cp:revision>
  <cp:lastPrinted>2019-12-03T09:54:00Z</cp:lastPrinted>
  <dcterms:created xsi:type="dcterms:W3CDTF">2026-03-15T12:24:00Z</dcterms:created>
  <dcterms:modified xsi:type="dcterms:W3CDTF">2026-03-15T12:24:00Z</dcterms:modified>
</cp:coreProperties>
</file>